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DA7620" w14:textId="565B29E6" w:rsidR="00A25DC7" w:rsidRPr="00561165" w:rsidRDefault="00C73B05" w:rsidP="00A25DC7">
      <w:pPr>
        <w:pStyle w:val="Nadpis1"/>
        <w:spacing w:before="0"/>
        <w:rPr>
          <w:sz w:val="32"/>
          <w:szCs w:val="32"/>
        </w:rPr>
      </w:pPr>
      <w:r w:rsidRPr="00E1711C">
        <w:rPr>
          <w:sz w:val="32"/>
          <w:szCs w:val="32"/>
        </w:rPr>
        <w:t>Specifikace předmětu veřejné zakázky – technické podmínky</w:t>
      </w:r>
    </w:p>
    <w:p w14:paraId="0DF27D40" w14:textId="77777777" w:rsidR="00A25DC7" w:rsidRDefault="00A25DC7" w:rsidP="00A25DC7"/>
    <w:p w14:paraId="2ABBA8A3" w14:textId="77777777" w:rsidR="00A25DC7" w:rsidRDefault="00A25DC7" w:rsidP="00A25DC7">
      <w:pPr>
        <w:pStyle w:val="Nadpis2"/>
        <w:spacing w:before="0"/>
      </w:pPr>
      <w:r>
        <w:t>1. Požadavek</w:t>
      </w:r>
    </w:p>
    <w:p w14:paraId="7C414B61" w14:textId="69857AC3" w:rsidR="00A25DC7" w:rsidRPr="008A5CDC" w:rsidRDefault="00A25DC7" w:rsidP="00A25DC7">
      <w:pPr>
        <w:pStyle w:val="Odstavecseseznamem"/>
        <w:numPr>
          <w:ilvl w:val="0"/>
          <w:numId w:val="47"/>
        </w:numPr>
        <w:jc w:val="both"/>
      </w:pPr>
      <w:r w:rsidRPr="008A5CDC">
        <w:t xml:space="preserve">Základním požadavkem </w:t>
      </w:r>
      <w:r w:rsidR="00C73B05">
        <w:t>veřejné zakázky</w:t>
      </w:r>
      <w:r w:rsidRPr="008A5CDC">
        <w:t xml:space="preserve">: </w:t>
      </w:r>
      <w:r w:rsidR="00D42C12" w:rsidRPr="00D42C12">
        <w:rPr>
          <w:b/>
        </w:rPr>
        <w:t>ČELNÍ MULČOVAČ</w:t>
      </w:r>
      <w:r w:rsidRPr="008A5CDC">
        <w:rPr>
          <w:b/>
        </w:rPr>
        <w:t xml:space="preserve"> </w:t>
      </w:r>
      <w:r w:rsidRPr="008A5CDC">
        <w:t>je nákup stroj</w:t>
      </w:r>
      <w:r w:rsidR="00D42C12">
        <w:t>e</w:t>
      </w:r>
      <w:r w:rsidRPr="008A5CDC">
        <w:t xml:space="preserve"> a </w:t>
      </w:r>
      <w:r>
        <w:t xml:space="preserve">příslušenství </w:t>
      </w:r>
      <w:r w:rsidRPr="008A5CDC">
        <w:t>určeného pro potřeb</w:t>
      </w:r>
      <w:r>
        <w:t>y</w:t>
      </w:r>
      <w:r w:rsidRPr="008A5CDC">
        <w:t xml:space="preserve"> správy tratí při údržbě drážního tělesa za účelem zajištění provozuschopnosti železniční infrastruktury zadavatele</w:t>
      </w:r>
      <w:r w:rsidR="00C73B05">
        <w:t>.</w:t>
      </w:r>
    </w:p>
    <w:p w14:paraId="6FF5C418" w14:textId="2361B43B" w:rsidR="00A25DC7" w:rsidRDefault="00A25DC7" w:rsidP="00A25DC7">
      <w:pPr>
        <w:pStyle w:val="Odstavecseseznamem"/>
        <w:numPr>
          <w:ilvl w:val="0"/>
          <w:numId w:val="47"/>
        </w:numPr>
        <w:jc w:val="both"/>
      </w:pPr>
      <w:r w:rsidRPr="008A5CDC">
        <w:t>Nabízen</w:t>
      </w:r>
      <w:r w:rsidR="00D42C12">
        <w:t>ý</w:t>
      </w:r>
      <w:r w:rsidRPr="008A5CDC">
        <w:t xml:space="preserve"> (dodávan</w:t>
      </w:r>
      <w:r w:rsidR="00D42C12">
        <w:t>ý</w:t>
      </w:r>
      <w:r w:rsidRPr="008A5CDC">
        <w:t>) stroj požaduje zadavatel zakázky nov</w:t>
      </w:r>
      <w:r w:rsidR="00D42C12">
        <w:t>ý</w:t>
      </w:r>
      <w:r w:rsidRPr="008A5CDC">
        <w:t xml:space="preserve"> a nepoužit</w:t>
      </w:r>
      <w:r w:rsidR="00D42C12">
        <w:t>ý</w:t>
      </w:r>
      <w:r w:rsidRPr="008A5CDC">
        <w:t>. Nepřipouští se nabídka použit</w:t>
      </w:r>
      <w:r w:rsidR="00D42C12">
        <w:t>ého</w:t>
      </w:r>
      <w:r w:rsidRPr="008A5CDC">
        <w:t>, případně „předváděcíh</w:t>
      </w:r>
      <w:r w:rsidR="00D42C12">
        <w:t>o</w:t>
      </w:r>
      <w:r w:rsidRPr="008A5CDC">
        <w:t>“ stroj</w:t>
      </w:r>
      <w:r w:rsidR="00D42C12">
        <w:t>e</w:t>
      </w:r>
      <w:r w:rsidRPr="008A5CDC">
        <w:t>“</w:t>
      </w:r>
      <w:r w:rsidR="00C73B05">
        <w:t>.</w:t>
      </w:r>
    </w:p>
    <w:p w14:paraId="68B7FC98" w14:textId="0DF742DC" w:rsidR="00A25DC7" w:rsidRPr="00D42C12" w:rsidRDefault="00A25DC7" w:rsidP="00D42C12">
      <w:pPr>
        <w:pStyle w:val="Nadpis2"/>
        <w:spacing w:before="0"/>
        <w:rPr>
          <w:color w:val="00B0F0"/>
        </w:rPr>
      </w:pPr>
      <w:r w:rsidRPr="00152480">
        <w:rPr>
          <w:color w:val="00B0F0"/>
        </w:rPr>
        <w:t>2. Specifikace</w:t>
      </w:r>
      <w:r>
        <w:rPr>
          <w:color w:val="00B0F0"/>
        </w:rPr>
        <w:t xml:space="preserve"> stroj</w:t>
      </w:r>
      <w:r w:rsidR="00D42C12">
        <w:rPr>
          <w:color w:val="00B0F0"/>
        </w:rPr>
        <w:t>e</w:t>
      </w:r>
    </w:p>
    <w:p w14:paraId="581E884B" w14:textId="1DFE5067" w:rsidR="00A25DC7" w:rsidRPr="00AE7281" w:rsidRDefault="00A25DC7" w:rsidP="00AE7281">
      <w:pPr>
        <w:pStyle w:val="Odstavecseseznamem"/>
        <w:numPr>
          <w:ilvl w:val="0"/>
          <w:numId w:val="46"/>
        </w:numPr>
        <w:jc w:val="both"/>
      </w:pPr>
      <w:r w:rsidRPr="00E1776D">
        <w:t>1x</w:t>
      </w:r>
      <w:r>
        <w:t xml:space="preserve"> čelní mulčovač do předního 3b závěsu kategorie II, včetně agregace na traktor </w:t>
      </w:r>
      <w:r w:rsidRPr="00ED49AC">
        <w:t>ZETOR FORTERA HSX 140 (WIN:</w:t>
      </w:r>
      <w:r>
        <w:t xml:space="preserve"> </w:t>
      </w:r>
      <w:r w:rsidRPr="00ED49AC">
        <w:t>TKBFCW5HJ84WD0189)</w:t>
      </w:r>
      <w:r w:rsidR="00AE7281">
        <w:t>.</w:t>
      </w:r>
    </w:p>
    <w:p w14:paraId="265F8B13" w14:textId="77777777" w:rsidR="00A25DC7" w:rsidRDefault="00A25DC7" w:rsidP="00A25DC7">
      <w:pPr>
        <w:pStyle w:val="Nadpis2"/>
        <w:spacing w:before="0"/>
      </w:pPr>
      <w:r>
        <w:t>3. Požadovaná dokumentace a služby po dobu záruční lhůty</w:t>
      </w:r>
    </w:p>
    <w:p w14:paraId="3A672BF9" w14:textId="76A12958" w:rsidR="00A25DC7" w:rsidRPr="00ED49AC" w:rsidRDefault="00A25DC7" w:rsidP="00A25DC7">
      <w:pPr>
        <w:pStyle w:val="Odstavecseseznamem"/>
        <w:numPr>
          <w:ilvl w:val="0"/>
          <w:numId w:val="48"/>
        </w:numPr>
      </w:pPr>
      <w:r w:rsidRPr="00ED49AC">
        <w:t>Dodací list a záruční list stroj</w:t>
      </w:r>
      <w:r w:rsidR="00D42C12">
        <w:t>e</w:t>
      </w:r>
      <w:r w:rsidRPr="00ED49AC">
        <w:t>;</w:t>
      </w:r>
    </w:p>
    <w:p w14:paraId="230EC1A8" w14:textId="6BADA929" w:rsidR="00A25DC7" w:rsidRPr="00ED49AC" w:rsidRDefault="00A25DC7" w:rsidP="00A25DC7">
      <w:pPr>
        <w:pStyle w:val="Odstavecseseznamem"/>
        <w:numPr>
          <w:ilvl w:val="0"/>
          <w:numId w:val="48"/>
        </w:numPr>
      </w:pPr>
      <w:r w:rsidRPr="00ED49AC">
        <w:t>Prohlášení o shodě dodan</w:t>
      </w:r>
      <w:r w:rsidR="00D42C12">
        <w:t>ého</w:t>
      </w:r>
      <w:r w:rsidRPr="00ED49AC">
        <w:t xml:space="preserve"> výrobku;</w:t>
      </w:r>
    </w:p>
    <w:p w14:paraId="0828077A" w14:textId="5F61A1A1" w:rsidR="00A25DC7" w:rsidRPr="00ED49AC" w:rsidRDefault="00A25DC7" w:rsidP="00A25DC7">
      <w:pPr>
        <w:pStyle w:val="Odstavecseseznamem"/>
        <w:numPr>
          <w:ilvl w:val="0"/>
          <w:numId w:val="48"/>
        </w:numPr>
      </w:pPr>
      <w:r w:rsidRPr="00ED49AC">
        <w:t>Návod k obsluze a údržbě ke stroji včetně příslušenství v Českém jazyce;</w:t>
      </w:r>
    </w:p>
    <w:p w14:paraId="02B384B4" w14:textId="61455CC8" w:rsidR="00A25DC7" w:rsidRPr="00ED49AC" w:rsidRDefault="00A25DC7" w:rsidP="00A25DC7">
      <w:pPr>
        <w:pStyle w:val="Odstavecseseznamem"/>
        <w:numPr>
          <w:ilvl w:val="0"/>
          <w:numId w:val="48"/>
        </w:numPr>
      </w:pPr>
      <w:r w:rsidRPr="00ED49AC">
        <w:t>Technické osvědčení samostatného technického celku</w:t>
      </w:r>
      <w:r w:rsidR="000968DB">
        <w:t xml:space="preserve"> k čelnímu </w:t>
      </w:r>
      <w:proofErr w:type="spellStart"/>
      <w:r w:rsidR="000968DB">
        <w:t>mulčovači</w:t>
      </w:r>
      <w:proofErr w:type="spellEnd"/>
      <w:r w:rsidRPr="00ED49AC">
        <w:t>;</w:t>
      </w:r>
    </w:p>
    <w:p w14:paraId="3BF69567" w14:textId="5ACB6A4C" w:rsidR="00A25DC7" w:rsidRPr="00ED49AC" w:rsidRDefault="00A25DC7" w:rsidP="00A25DC7">
      <w:pPr>
        <w:pStyle w:val="Odstavecseseznamem"/>
        <w:numPr>
          <w:ilvl w:val="0"/>
          <w:numId w:val="48"/>
        </w:numPr>
      </w:pPr>
      <w:r w:rsidRPr="00ED49AC">
        <w:t>Zaškolení obsluhy pro bezpečnou obsluhu a údržbu výrobku u objednatele</w:t>
      </w:r>
      <w:r w:rsidR="00C73B05">
        <w:t>.</w:t>
      </w:r>
    </w:p>
    <w:p w14:paraId="727A1ADC" w14:textId="77777777" w:rsidR="00A25DC7" w:rsidRPr="002F52DB" w:rsidRDefault="00A25DC7" w:rsidP="00A25DC7">
      <w:pPr>
        <w:pStyle w:val="Nadpis2"/>
      </w:pPr>
      <w:r>
        <w:t>4. Technická specifikace, pokyny k vyplnění</w:t>
      </w:r>
    </w:p>
    <w:p w14:paraId="70308EC0" w14:textId="77777777" w:rsidR="00C73B05" w:rsidRPr="00C233B5" w:rsidRDefault="00C73B05" w:rsidP="00C73B05">
      <w:pPr>
        <w:pStyle w:val="Odstavecseseznamem"/>
        <w:numPr>
          <w:ilvl w:val="0"/>
          <w:numId w:val="50"/>
        </w:numPr>
        <w:jc w:val="both"/>
        <w:rPr>
          <w:sz w:val="24"/>
          <w:szCs w:val="24"/>
        </w:rPr>
      </w:pPr>
      <w:r w:rsidRPr="00C233B5">
        <w:t xml:space="preserve">Dodavatel doplní v úvodu </w:t>
      </w:r>
      <w:r w:rsidRPr="00E1711C">
        <w:rPr>
          <w:b/>
          <w:bCs/>
        </w:rPr>
        <w:t xml:space="preserve">model (typ) </w:t>
      </w:r>
      <w:r>
        <w:rPr>
          <w:b/>
          <w:bCs/>
        </w:rPr>
        <w:t>stroje (výrobku).</w:t>
      </w:r>
    </w:p>
    <w:p w14:paraId="11E1446E" w14:textId="77777777" w:rsidR="00C73B05" w:rsidRPr="00C233B5" w:rsidRDefault="00C73B05" w:rsidP="00C73B05">
      <w:pPr>
        <w:pStyle w:val="Odstavecseseznamem"/>
        <w:numPr>
          <w:ilvl w:val="0"/>
          <w:numId w:val="49"/>
        </w:numPr>
      </w:pPr>
      <w:r w:rsidRPr="00C233B5">
        <w:t xml:space="preserve">Dodavatel </w:t>
      </w:r>
      <w:r w:rsidRPr="00E1711C">
        <w:t>uvede</w:t>
      </w:r>
      <w:r w:rsidRPr="00E1711C">
        <w:rPr>
          <w:b/>
          <w:bCs/>
        </w:rPr>
        <w:t xml:space="preserve"> u číselných hodnot přesnou hodnotu</w:t>
      </w:r>
      <w:r>
        <w:rPr>
          <w:b/>
          <w:bCs/>
        </w:rPr>
        <w:t xml:space="preserve">, </w:t>
      </w:r>
      <w:r w:rsidRPr="00E73A03">
        <w:rPr>
          <w:b/>
          <w:bCs/>
        </w:rPr>
        <w:t>u ostatních údajů</w:t>
      </w:r>
      <w:r>
        <w:t xml:space="preserve"> účastník </w:t>
      </w:r>
      <w:r w:rsidRPr="00E1711C">
        <w:t>uvede</w:t>
      </w:r>
      <w:r w:rsidRPr="00E73A03">
        <w:rPr>
          <w:b/>
          <w:bCs/>
        </w:rPr>
        <w:t xml:space="preserve"> ANO/NE</w:t>
      </w:r>
      <w:r>
        <w:rPr>
          <w:b/>
          <w:bCs/>
        </w:rPr>
        <w:t xml:space="preserve"> </w:t>
      </w:r>
      <w:r w:rsidRPr="00E1711C">
        <w:t>(</w:t>
      </w:r>
      <w:r>
        <w:t>myšleno ve vztahu k parametrům nabízeného modelu stroje).</w:t>
      </w:r>
      <w:r>
        <w:tab/>
      </w:r>
      <w:r w:rsidRPr="00C233B5">
        <w:tab/>
      </w:r>
      <w:r w:rsidRPr="00C233B5">
        <w:tab/>
      </w:r>
    </w:p>
    <w:p w14:paraId="27EC9874" w14:textId="0A0ADA00" w:rsidR="00D21061" w:rsidRDefault="00C73B05" w:rsidP="00C73B05">
      <w:pPr>
        <w:pStyle w:val="Odstavecseseznamem"/>
        <w:numPr>
          <w:ilvl w:val="0"/>
          <w:numId w:val="49"/>
        </w:numPr>
      </w:pPr>
      <w:r w:rsidRPr="00C233B5">
        <w:t>Uvedené parametry</w:t>
      </w:r>
      <w:r>
        <w:t>,</w:t>
      </w:r>
      <w:r w:rsidRPr="00C233B5">
        <w:t xml:space="preserve"> výbava</w:t>
      </w:r>
      <w:r>
        <w:t>,</w:t>
      </w:r>
      <w:r w:rsidRPr="00C233B5">
        <w:t xml:space="preserve"> případně další požadavky</w:t>
      </w:r>
      <w:r>
        <w:t xml:space="preserve"> níže uvedené pod tímto bodem 4.</w:t>
      </w:r>
      <w:r w:rsidRPr="00C233B5">
        <w:t xml:space="preserve"> jsou minimálními </w:t>
      </w:r>
      <w:r>
        <w:t>technickými podmínkami (</w:t>
      </w:r>
      <w:r w:rsidRPr="00C233B5">
        <w:t>požadavky</w:t>
      </w:r>
      <w:r>
        <w:t>)</w:t>
      </w:r>
      <w:r w:rsidRPr="00C233B5">
        <w:t xml:space="preserve"> zadavatele</w:t>
      </w:r>
      <w:r>
        <w:t>. J</w:t>
      </w:r>
      <w:r w:rsidRPr="00C233B5">
        <w:t>ejich nesplnění (n</w:t>
      </w:r>
      <w:r>
        <w:t>eodpovídající</w:t>
      </w:r>
      <w:r w:rsidRPr="00C233B5">
        <w:t xml:space="preserve"> hodnota, nebo odpověď </w:t>
      </w:r>
      <w:r>
        <w:t>„</w:t>
      </w:r>
      <w:r w:rsidRPr="00C233B5">
        <w:t>NE</w:t>
      </w:r>
      <w:r>
        <w:t>“</w:t>
      </w:r>
      <w:r w:rsidRPr="00C233B5">
        <w:t xml:space="preserve">) je </w:t>
      </w:r>
      <w:r>
        <w:t xml:space="preserve">považováno za </w:t>
      </w:r>
      <w:r w:rsidRPr="00C233B5">
        <w:t>nesplnění zadávacích podmínek</w:t>
      </w:r>
      <w:r w:rsidR="00A25DC7" w:rsidRPr="00C233B5">
        <w:t>.</w:t>
      </w:r>
    </w:p>
    <w:p w14:paraId="417A336F" w14:textId="77777777" w:rsidR="00AE7281" w:rsidRDefault="00AE7281" w:rsidP="00AE7281"/>
    <w:p w14:paraId="05D7BCDC" w14:textId="77777777" w:rsidR="00AE7281" w:rsidRDefault="00AE7281" w:rsidP="00AE7281"/>
    <w:p w14:paraId="1BA697D2" w14:textId="6B98C89A" w:rsidR="001D0B67" w:rsidRDefault="001D0B67" w:rsidP="001D0B67"/>
    <w:p w14:paraId="6221B9A6" w14:textId="77777777" w:rsidR="00AE7281" w:rsidRDefault="00AE7281" w:rsidP="001D0B67"/>
    <w:p w14:paraId="0BB141C3" w14:textId="77777777" w:rsidR="00AE7281" w:rsidRDefault="00AE7281" w:rsidP="001D0B67"/>
    <w:p w14:paraId="581D8BD6" w14:textId="77777777" w:rsidR="00AE7281" w:rsidRDefault="00AE7281" w:rsidP="001D0B67"/>
    <w:p w14:paraId="3CE395D5" w14:textId="77777777" w:rsidR="00AE7281" w:rsidRDefault="00AE7281" w:rsidP="001D0B67"/>
    <w:p w14:paraId="5DCDB2FB" w14:textId="77777777" w:rsidR="00AE7281" w:rsidRDefault="00AE7281" w:rsidP="001D0B67"/>
    <w:p w14:paraId="4AE6222A" w14:textId="77777777" w:rsidR="00AE7281" w:rsidRDefault="00AE7281" w:rsidP="001D0B67"/>
    <w:p w14:paraId="0BE92FED" w14:textId="77777777" w:rsidR="00AE7281" w:rsidRDefault="00AE7281" w:rsidP="001D0B67"/>
    <w:p w14:paraId="3113C4F3" w14:textId="77777777" w:rsidR="00AE7281" w:rsidRDefault="00AE7281" w:rsidP="001D0B6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2"/>
        <w:gridCol w:w="1769"/>
        <w:gridCol w:w="2481"/>
      </w:tblGrid>
      <w:tr w:rsidR="009624A6" w:rsidRPr="009624A6" w14:paraId="53C00DA2" w14:textId="77777777" w:rsidTr="00C73B05">
        <w:trPr>
          <w:trHeight w:val="1302"/>
        </w:trPr>
        <w:tc>
          <w:tcPr>
            <w:tcW w:w="0" w:type="auto"/>
            <w:shd w:val="clear" w:color="000000" w:fill="002B59"/>
            <w:vAlign w:val="center"/>
            <w:hideMark/>
          </w:tcPr>
          <w:p w14:paraId="28C8070F" w14:textId="7609004B" w:rsidR="009624A6" w:rsidRPr="009624A6" w:rsidRDefault="009624A6" w:rsidP="009624A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 xml:space="preserve">ČELNÍ MULČOVAČ </w:t>
            </w:r>
          </w:p>
        </w:tc>
        <w:tc>
          <w:tcPr>
            <w:tcW w:w="0" w:type="auto"/>
            <w:shd w:val="clear" w:color="000000" w:fill="002B59"/>
            <w:vAlign w:val="center"/>
            <w:hideMark/>
          </w:tcPr>
          <w:p w14:paraId="1CC38C8A" w14:textId="77777777" w:rsidR="009624A6" w:rsidRPr="009624A6" w:rsidRDefault="009624A6" w:rsidP="009624A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POŽADOVANÉ PARAMETRY</w:t>
            </w:r>
          </w:p>
        </w:tc>
        <w:tc>
          <w:tcPr>
            <w:tcW w:w="0" w:type="auto"/>
            <w:shd w:val="clear" w:color="000000" w:fill="002B59"/>
            <w:vAlign w:val="center"/>
            <w:hideMark/>
          </w:tcPr>
          <w:p w14:paraId="782D1DED" w14:textId="77777777" w:rsidR="00C73B05" w:rsidRDefault="00C73B05" w:rsidP="00C73B0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</w:pPr>
            <w:r w:rsidRPr="00321BD6">
              <w:rPr>
                <w:rFonts w:ascii="Verdana" w:eastAsia="Times New Roman" w:hAnsi="Verdana" w:cs="Times New Roman"/>
                <w:b/>
                <w:bCs/>
                <w:color w:val="FFFFFF"/>
                <w:lang w:eastAsia="cs-CZ"/>
              </w:rPr>
              <w:t xml:space="preserve">PARAMETRY NABÍZENÉHO STROJE </w:t>
            </w:r>
          </w:p>
          <w:p w14:paraId="14F3458E" w14:textId="75E1FDA3" w:rsidR="009624A6" w:rsidRPr="009624A6" w:rsidRDefault="00C73B05" w:rsidP="00C73B05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  <w:r w:rsidRPr="00DE1AB9">
              <w:rPr>
                <w:rFonts w:ascii="Verdana" w:eastAsia="Times New Roman" w:hAnsi="Verdana" w:cs="Times New Roman"/>
                <w:color w:val="FFFFFF"/>
                <w:lang w:eastAsia="cs-CZ"/>
              </w:rPr>
              <w:t>(</w:t>
            </w:r>
            <w:r>
              <w:rPr>
                <w:rFonts w:ascii="Verdana" w:eastAsia="Times New Roman" w:hAnsi="Verdana" w:cs="Times New Roman"/>
                <w:color w:val="FFFFFF"/>
                <w:lang w:eastAsia="cs-CZ"/>
              </w:rPr>
              <w:t>dodavatel</w:t>
            </w:r>
            <w:r w:rsidRPr="00DE1AB9">
              <w:rPr>
                <w:rFonts w:ascii="Verdana" w:eastAsia="Times New Roman" w:hAnsi="Verdana" w:cs="Times New Roman"/>
                <w:color w:val="FFFFFF"/>
                <w:lang w:eastAsia="cs-CZ"/>
              </w:rPr>
              <w:t xml:space="preserve"> vyplní hodnoty</w:t>
            </w:r>
            <w:r>
              <w:rPr>
                <w:rFonts w:ascii="Verdana" w:eastAsia="Times New Roman" w:hAnsi="Verdana" w:cs="Times New Roman"/>
                <w:color w:val="FFFFFF"/>
                <w:lang w:eastAsia="cs-CZ"/>
              </w:rPr>
              <w:t xml:space="preserve"> odpovídající nabízenému stroji</w:t>
            </w:r>
            <w:r w:rsidRPr="00DE1AB9">
              <w:rPr>
                <w:rFonts w:ascii="Verdana" w:eastAsia="Times New Roman" w:hAnsi="Verdana" w:cs="Times New Roman"/>
                <w:color w:val="FFFFFF"/>
                <w:lang w:eastAsia="cs-CZ"/>
              </w:rPr>
              <w:t>)</w:t>
            </w:r>
          </w:p>
        </w:tc>
      </w:tr>
      <w:tr w:rsidR="00395FC6" w:rsidRPr="009624A6" w14:paraId="5A2A4282" w14:textId="77777777" w:rsidTr="00C73B05">
        <w:trPr>
          <w:trHeight w:val="402"/>
        </w:trPr>
        <w:tc>
          <w:tcPr>
            <w:tcW w:w="0" w:type="auto"/>
            <w:shd w:val="clear" w:color="000000" w:fill="002B59"/>
            <w:noWrap/>
            <w:vAlign w:val="center"/>
            <w:hideMark/>
          </w:tcPr>
          <w:p w14:paraId="09D7F0C6" w14:textId="77777777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NABÍZENÝ STROJ:</w:t>
            </w:r>
          </w:p>
        </w:tc>
        <w:tc>
          <w:tcPr>
            <w:tcW w:w="0" w:type="auto"/>
            <w:shd w:val="clear" w:color="000000" w:fill="002B59"/>
            <w:vAlign w:val="center"/>
            <w:hideMark/>
          </w:tcPr>
          <w:p w14:paraId="3C3C8524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  <w:t>----------</w:t>
            </w:r>
          </w:p>
        </w:tc>
        <w:tc>
          <w:tcPr>
            <w:tcW w:w="0" w:type="auto"/>
            <w:shd w:val="clear" w:color="000000" w:fill="FF5200"/>
            <w:noWrap/>
            <w:hideMark/>
          </w:tcPr>
          <w:p w14:paraId="78CC8C2B" w14:textId="34337E59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FFFFFF"/>
                <w:sz w:val="20"/>
                <w:szCs w:val="20"/>
                <w:lang w:eastAsia="cs-CZ"/>
              </w:rPr>
            </w:pPr>
            <w:r w:rsidRPr="00342599">
              <w:rPr>
                <w:highlight w:val="yellow"/>
              </w:rPr>
              <w:t>"[VLOŽÍ</w:t>
            </w:r>
            <w:r w:rsidRPr="00342599">
              <w:rPr>
                <w:b/>
                <w:bCs/>
                <w:highlight w:val="yellow"/>
              </w:rPr>
              <w:t xml:space="preserve"> </w:t>
            </w:r>
            <w:r w:rsidRPr="00342599">
              <w:rPr>
                <w:highlight w:val="yellow"/>
              </w:rPr>
              <w:t>PRODÁVAJÍCÍ]"</w:t>
            </w:r>
          </w:p>
        </w:tc>
      </w:tr>
      <w:tr w:rsidR="00395FC6" w:rsidRPr="009624A6" w14:paraId="452EB43E" w14:textId="77777777" w:rsidTr="00C73B0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2465CDB" w14:textId="77777777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 xml:space="preserve">Čelní mulčovač s kladívkovým </w:t>
            </w:r>
            <w:proofErr w:type="spellStart"/>
            <w:r w:rsidRPr="009624A6">
              <w:rPr>
                <w:rFonts w:ascii="Verdana" w:eastAsia="Times New Roman" w:hAnsi="Verdana" w:cs="Times New Roman"/>
                <w:lang w:eastAsia="cs-CZ"/>
              </w:rPr>
              <w:t>mulčovačem</w:t>
            </w:r>
            <w:proofErr w:type="spellEnd"/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64F90E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CB34A1B" w14:textId="6133C185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t>"[</w:t>
            </w:r>
            <w:r>
              <w:rPr>
                <w:highlight w:val="yellow"/>
              </w:rPr>
              <w:t>VLOŽÍ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PRODÁVAJÍCÍ</w:t>
            </w:r>
            <w:r>
              <w:t>]"</w:t>
            </w:r>
          </w:p>
        </w:tc>
      </w:tr>
      <w:tr w:rsidR="00395FC6" w:rsidRPr="009624A6" w14:paraId="0A1B5996" w14:textId="77777777" w:rsidTr="00C73B0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BC58CDC" w14:textId="0B3F8E7F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Žací segmenty – kladiva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B9A1B2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07D1855" w14:textId="5CD8DE06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t>"[</w:t>
            </w:r>
            <w:r>
              <w:rPr>
                <w:highlight w:val="yellow"/>
              </w:rPr>
              <w:t>VLOŽÍ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PRODÁVAJÍCÍ</w:t>
            </w:r>
            <w:r>
              <w:t>]"</w:t>
            </w:r>
          </w:p>
        </w:tc>
      </w:tr>
      <w:tr w:rsidR="00395FC6" w:rsidRPr="009624A6" w14:paraId="1165976D" w14:textId="77777777" w:rsidTr="00C73B0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64887C3" w14:textId="77777777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Nastavitelné protiostří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78D2D7D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E16F298" w14:textId="22252C89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rPr>
                <w:rFonts w:ascii="Verdana" w:eastAsia="Times New Roman" w:hAnsi="Verdana" w:cs="Times New Roman"/>
                <w:b/>
                <w:bCs/>
                <w:sz w:val="24"/>
                <w:szCs w:val="24"/>
                <w:lang w:eastAsia="cs-CZ"/>
              </w:rPr>
              <w:t>-----</w:t>
            </w:r>
          </w:p>
        </w:tc>
      </w:tr>
      <w:tr w:rsidR="00395FC6" w:rsidRPr="009624A6" w14:paraId="4638BA54" w14:textId="77777777" w:rsidTr="00C73B0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16EDAC9" w14:textId="77777777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Pracovní šířka mulčovače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CC0E9D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min. 2.500 mm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3595C59" w14:textId="7D679196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t>"[</w:t>
            </w:r>
            <w:r>
              <w:rPr>
                <w:highlight w:val="yellow"/>
              </w:rPr>
              <w:t>VLOŽÍ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PRODÁVAJÍCÍ</w:t>
            </w:r>
            <w:r>
              <w:t>]"</w:t>
            </w:r>
          </w:p>
        </w:tc>
      </w:tr>
      <w:tr w:rsidR="00395FC6" w:rsidRPr="009624A6" w14:paraId="246A48BE" w14:textId="77777777" w:rsidTr="00C73B0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111A5" w14:textId="77777777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Celková šířka mulčovače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1E945A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max. 2750 mm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E2DF704" w14:textId="53710CD8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t>"[</w:t>
            </w:r>
            <w:r>
              <w:rPr>
                <w:highlight w:val="yellow"/>
              </w:rPr>
              <w:t>VLOŽÍ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PRODÁVAJÍCÍ</w:t>
            </w:r>
            <w:r>
              <w:t>]"</w:t>
            </w:r>
          </w:p>
        </w:tc>
      </w:tr>
      <w:tr w:rsidR="00395FC6" w:rsidRPr="009624A6" w14:paraId="2E4D402F" w14:textId="77777777" w:rsidTr="00C73B0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C757745" w14:textId="77777777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Boční posun hydraulický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16D482A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min. 375 mm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87652A4" w14:textId="21ECA469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t>"[</w:t>
            </w:r>
            <w:r>
              <w:rPr>
                <w:highlight w:val="yellow"/>
              </w:rPr>
              <w:t>VLOŽÍ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PRODÁVAJÍCÍ</w:t>
            </w:r>
            <w:r>
              <w:t>]"</w:t>
            </w:r>
          </w:p>
        </w:tc>
      </w:tr>
      <w:tr w:rsidR="00395FC6" w:rsidRPr="009624A6" w14:paraId="310D083A" w14:textId="77777777" w:rsidTr="00C73B0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A42669" w14:textId="77777777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 xml:space="preserve">Vnitřní výměnná ochranná </w:t>
            </w:r>
            <w:proofErr w:type="spellStart"/>
            <w:r w:rsidRPr="009624A6">
              <w:rPr>
                <w:rFonts w:ascii="Verdana" w:eastAsia="Times New Roman" w:hAnsi="Verdana" w:cs="Times New Roman"/>
                <w:lang w:eastAsia="cs-CZ"/>
              </w:rPr>
              <w:t>hardoxová</w:t>
            </w:r>
            <w:proofErr w:type="spellEnd"/>
            <w:r w:rsidRPr="009624A6">
              <w:rPr>
                <w:rFonts w:ascii="Verdana" w:eastAsia="Times New Roman" w:hAnsi="Verdana" w:cs="Times New Roman"/>
                <w:lang w:eastAsia="cs-CZ"/>
              </w:rPr>
              <w:t xml:space="preserve"> vložka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627419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440C906A" w14:textId="6565A7CC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t>"[</w:t>
            </w:r>
            <w:r>
              <w:rPr>
                <w:highlight w:val="yellow"/>
              </w:rPr>
              <w:t>VLOŽÍ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PRODÁVAJÍCÍ</w:t>
            </w:r>
            <w:r>
              <w:t>]"</w:t>
            </w:r>
          </w:p>
        </w:tc>
      </w:tr>
      <w:tr w:rsidR="00395FC6" w:rsidRPr="009624A6" w14:paraId="0F04ED11" w14:textId="77777777" w:rsidTr="00C73B0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C016B1E" w14:textId="77777777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Průměr rotoru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D7733C4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min. 150 mm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2109C630" w14:textId="2F7E083C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t>"[</w:t>
            </w:r>
            <w:r>
              <w:rPr>
                <w:highlight w:val="yellow"/>
              </w:rPr>
              <w:t>VLOŽÍ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PRODÁVAJÍCÍ</w:t>
            </w:r>
            <w:r>
              <w:t>]"</w:t>
            </w:r>
          </w:p>
        </w:tc>
      </w:tr>
      <w:tr w:rsidR="00395FC6" w:rsidRPr="009624A6" w14:paraId="1FA64198" w14:textId="77777777" w:rsidTr="00C73B0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075F8B" w14:textId="77777777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Průměr opěrného válce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4E94470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min. 180 mm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33F380F0" w14:textId="79AA721F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t>"[</w:t>
            </w:r>
            <w:r>
              <w:rPr>
                <w:highlight w:val="yellow"/>
              </w:rPr>
              <w:t>VLOŽÍ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PRODÁVAJÍCÍ</w:t>
            </w:r>
            <w:r>
              <w:t>]"</w:t>
            </w:r>
          </w:p>
        </w:tc>
      </w:tr>
      <w:tr w:rsidR="00395FC6" w:rsidRPr="009624A6" w14:paraId="58A8F866" w14:textId="77777777" w:rsidTr="00C73B05">
        <w:trPr>
          <w:trHeight w:val="255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2F25DB" w14:textId="77777777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Ochranné čelní lamely ocelové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CC20E4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5916BEF7" w14:textId="7A567626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t>"[</w:t>
            </w:r>
            <w:r>
              <w:rPr>
                <w:highlight w:val="yellow"/>
              </w:rPr>
              <w:t>VLOŽÍ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PRODÁVAJÍCÍ</w:t>
            </w:r>
            <w:r>
              <w:t>]"</w:t>
            </w:r>
          </w:p>
        </w:tc>
      </w:tr>
      <w:tr w:rsidR="00395FC6" w:rsidRPr="009624A6" w14:paraId="13AFB77A" w14:textId="77777777" w:rsidTr="00C73B05">
        <w:trPr>
          <w:trHeight w:val="255"/>
        </w:trPr>
        <w:tc>
          <w:tcPr>
            <w:tcW w:w="0" w:type="auto"/>
            <w:shd w:val="clear" w:color="auto" w:fill="auto"/>
            <w:vAlign w:val="center"/>
            <w:hideMark/>
          </w:tcPr>
          <w:p w14:paraId="654E45C2" w14:textId="77777777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Převodovka s integrovanou volnoběžnou spojkou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D7021D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0178D5D3" w14:textId="238996F5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t>"[</w:t>
            </w:r>
            <w:r>
              <w:rPr>
                <w:highlight w:val="yellow"/>
              </w:rPr>
              <w:t>VLOŽÍ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PRODÁVAJÍCÍ</w:t>
            </w:r>
            <w:r>
              <w:t>]"</w:t>
            </w:r>
          </w:p>
        </w:tc>
      </w:tr>
      <w:tr w:rsidR="00395FC6" w:rsidRPr="009624A6" w14:paraId="10228D32" w14:textId="77777777" w:rsidTr="00C73B05">
        <w:trPr>
          <w:trHeight w:val="450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1E8329" w14:textId="77777777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Hmotnost mulčovače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14:paraId="489A97F2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min. 750 kg         max. 1.000 kg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DC3EB30" w14:textId="387F123E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t>"[</w:t>
            </w:r>
            <w:r>
              <w:rPr>
                <w:highlight w:val="yellow"/>
              </w:rPr>
              <w:t>VLOŽÍ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PRODÁVAJÍCÍ</w:t>
            </w:r>
            <w:r>
              <w:t>]"</w:t>
            </w:r>
          </w:p>
        </w:tc>
      </w:tr>
      <w:tr w:rsidR="00395FC6" w:rsidRPr="009624A6" w14:paraId="4DA3FDD1" w14:textId="77777777" w:rsidTr="00C73B05">
        <w:trPr>
          <w:trHeight w:val="675"/>
        </w:trPr>
        <w:tc>
          <w:tcPr>
            <w:tcW w:w="0" w:type="auto"/>
            <w:shd w:val="clear" w:color="auto" w:fill="auto"/>
            <w:vAlign w:val="center"/>
            <w:hideMark/>
          </w:tcPr>
          <w:p w14:paraId="188F7B47" w14:textId="011576FD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Agregace na již provozovaný traktor                 ZETOR FORTERA HSX 140 (WIN:TKBFCW5HJ84WD0189)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790A8A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5962F5D" w14:textId="535F508C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t>"[</w:t>
            </w:r>
            <w:r>
              <w:rPr>
                <w:highlight w:val="yellow"/>
              </w:rPr>
              <w:t>VLOŽÍ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PRODÁVAJÍCÍ</w:t>
            </w:r>
            <w:r>
              <w:t>]"</w:t>
            </w:r>
          </w:p>
        </w:tc>
      </w:tr>
      <w:tr w:rsidR="00395FC6" w:rsidRPr="009624A6" w14:paraId="4D347DCA" w14:textId="77777777" w:rsidTr="00C73B05">
        <w:trPr>
          <w:trHeight w:val="450"/>
        </w:trPr>
        <w:tc>
          <w:tcPr>
            <w:tcW w:w="0" w:type="auto"/>
            <w:shd w:val="clear" w:color="auto" w:fill="auto"/>
            <w:vAlign w:val="center"/>
            <w:hideMark/>
          </w:tcPr>
          <w:p w14:paraId="274D1E82" w14:textId="77777777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Kloubová hřídel pro pohon mulčovače součástí dodávky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982410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6BAC548C" w14:textId="7ED28414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t>"[</w:t>
            </w:r>
            <w:r>
              <w:rPr>
                <w:highlight w:val="yellow"/>
              </w:rPr>
              <w:t>VLOŽÍ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PRODÁVAJÍCÍ</w:t>
            </w:r>
            <w:r>
              <w:t>]"</w:t>
            </w:r>
          </w:p>
        </w:tc>
      </w:tr>
      <w:tr w:rsidR="00395FC6" w:rsidRPr="009624A6" w14:paraId="473F8DA3" w14:textId="77777777" w:rsidTr="00C73B05">
        <w:trPr>
          <w:trHeight w:val="255"/>
        </w:trPr>
        <w:tc>
          <w:tcPr>
            <w:tcW w:w="0" w:type="auto"/>
            <w:shd w:val="clear" w:color="auto" w:fill="auto"/>
            <w:vAlign w:val="center"/>
            <w:hideMark/>
          </w:tcPr>
          <w:p w14:paraId="71CA7CD4" w14:textId="77777777" w:rsidR="00395FC6" w:rsidRPr="009624A6" w:rsidRDefault="00395FC6" w:rsidP="00395FC6">
            <w:pPr>
              <w:spacing w:after="0" w:line="240" w:lineRule="auto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Homologace pro provoz na pozemních komunikacích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23D80A" w14:textId="77777777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 w:rsidRPr="009624A6">
              <w:rPr>
                <w:rFonts w:ascii="Verdana" w:eastAsia="Times New Roman" w:hAnsi="Verdana" w:cs="Times New Roman"/>
                <w:lang w:eastAsia="cs-CZ"/>
              </w:rPr>
              <w:t>ANO</w:t>
            </w:r>
          </w:p>
        </w:tc>
        <w:tc>
          <w:tcPr>
            <w:tcW w:w="0" w:type="auto"/>
            <w:shd w:val="clear" w:color="auto" w:fill="auto"/>
            <w:noWrap/>
            <w:hideMark/>
          </w:tcPr>
          <w:p w14:paraId="7A23B765" w14:textId="474FF954" w:rsidR="00395FC6" w:rsidRPr="009624A6" w:rsidRDefault="00395FC6" w:rsidP="00395FC6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lang w:eastAsia="cs-CZ"/>
              </w:rPr>
            </w:pPr>
            <w:r>
              <w:t>"[</w:t>
            </w:r>
            <w:r>
              <w:rPr>
                <w:highlight w:val="yellow"/>
              </w:rPr>
              <w:t>VLOŽÍ</w:t>
            </w:r>
            <w:r>
              <w:rPr>
                <w:b/>
                <w:bCs/>
                <w:highlight w:val="yellow"/>
              </w:rPr>
              <w:t xml:space="preserve"> </w:t>
            </w:r>
            <w:r>
              <w:rPr>
                <w:highlight w:val="yellow"/>
              </w:rPr>
              <w:t>PRODÁVAJÍCÍ</w:t>
            </w:r>
            <w:r>
              <w:t>]"</w:t>
            </w:r>
          </w:p>
        </w:tc>
      </w:tr>
    </w:tbl>
    <w:p w14:paraId="6606FEC2" w14:textId="77777777" w:rsidR="00AE7281" w:rsidRPr="001D0B67" w:rsidRDefault="00AE7281" w:rsidP="001D0B67"/>
    <w:sectPr w:rsidR="00AE7281" w:rsidRPr="001D0B67" w:rsidSect="00036FF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012712" w14:textId="77777777" w:rsidR="00036FFD" w:rsidRDefault="00036FFD" w:rsidP="00962258">
      <w:pPr>
        <w:spacing w:after="0" w:line="240" w:lineRule="auto"/>
      </w:pPr>
      <w:r>
        <w:separator/>
      </w:r>
    </w:p>
  </w:endnote>
  <w:endnote w:type="continuationSeparator" w:id="0">
    <w:p w14:paraId="2AF424A8" w14:textId="77777777" w:rsidR="00036FFD" w:rsidRDefault="00036FFD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6594967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6CC4970" w14:textId="528A2E4B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4259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4259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362A1BC4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877EC0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7BA65008" w14:textId="77777777" w:rsidR="00F1715C" w:rsidRDefault="00F1715C" w:rsidP="00D831A3">
          <w:pPr>
            <w:pStyle w:val="Zpat"/>
          </w:pPr>
        </w:p>
      </w:tc>
    </w:tr>
  </w:tbl>
  <w:p w14:paraId="1A61D00F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72EE23F" wp14:editId="5CAA841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8DC4914" id="Straight Connector 3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656" behindDoc="1" locked="1" layoutInCell="1" allowOverlap="1" wp14:anchorId="149B6F35" wp14:editId="2A0604D8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D0EDDAD" id="Straight Connector 2" o:spid="_x0000_s1026" style="position:absolute;z-index:-2516618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6D479CBF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B26AA9A" w14:textId="5EF47AD6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42599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42599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56BAAC4" w14:textId="77777777" w:rsidR="00F1715C" w:rsidRDefault="00F1715C" w:rsidP="00460660">
          <w:pPr>
            <w:pStyle w:val="Zpat"/>
          </w:pPr>
          <w:r>
            <w:t>Správa železni</w:t>
          </w:r>
          <w:r w:rsidR="004D0B7E">
            <w:t>c</w:t>
          </w:r>
          <w:r>
            <w:t>, státní organizace</w:t>
          </w:r>
        </w:p>
        <w:p w14:paraId="2E82EC5C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6FB2400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44EB4F1" w14:textId="77777777" w:rsidR="00F1715C" w:rsidRDefault="00F1715C" w:rsidP="00460660">
          <w:pPr>
            <w:pStyle w:val="Zpat"/>
          </w:pPr>
          <w:r>
            <w:t>IČ</w:t>
          </w:r>
          <w:r w:rsidR="004D0B7E">
            <w:t>O</w:t>
          </w:r>
          <w:r>
            <w:t>: 709 94 234 DIČ: CZ 709 94 234</w:t>
          </w:r>
        </w:p>
        <w:p w14:paraId="7A805325" w14:textId="64DF299B" w:rsidR="00F1715C" w:rsidRDefault="00F1715C" w:rsidP="00044F24">
          <w:pPr>
            <w:pStyle w:val="Zpat"/>
          </w:pPr>
          <w:r>
            <w:t>s</w:t>
          </w:r>
          <w:r w:rsidR="00044F24">
            <w:t>pravazeleznic</w:t>
          </w:r>
          <w:r>
            <w:t>.cz</w:t>
          </w:r>
        </w:p>
      </w:tc>
      <w:tc>
        <w:tcPr>
          <w:tcW w:w="2921" w:type="dxa"/>
        </w:tcPr>
        <w:p w14:paraId="2802AB3A" w14:textId="77777777" w:rsidR="00F1715C" w:rsidRDefault="00030DCB" w:rsidP="00030DCB">
          <w:pPr>
            <w:pStyle w:val="Zpat"/>
            <w:rPr>
              <w:b/>
            </w:rPr>
          </w:pPr>
          <w:r>
            <w:rPr>
              <w:b/>
            </w:rPr>
            <w:t>Oblastní ředitelství Ostrava</w:t>
          </w:r>
        </w:p>
        <w:p w14:paraId="096FA26C" w14:textId="77777777" w:rsidR="00030DCB" w:rsidRDefault="00030DCB" w:rsidP="00030DCB">
          <w:pPr>
            <w:pStyle w:val="Zpat"/>
            <w:rPr>
              <w:b/>
            </w:rPr>
          </w:pPr>
          <w:r>
            <w:rPr>
              <w:b/>
            </w:rPr>
            <w:t>Muglinovská 1038/5</w:t>
          </w:r>
        </w:p>
        <w:p w14:paraId="1AB6AE40" w14:textId="77777777" w:rsidR="00030DCB" w:rsidRDefault="00030DCB" w:rsidP="00030DCB">
          <w:pPr>
            <w:pStyle w:val="Zpat"/>
          </w:pPr>
          <w:r>
            <w:rPr>
              <w:b/>
            </w:rPr>
            <w:t>702 00 Ostrava</w:t>
          </w:r>
        </w:p>
      </w:tc>
    </w:tr>
  </w:tbl>
  <w:p w14:paraId="6F5540DF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800" behindDoc="1" locked="1" layoutInCell="1" allowOverlap="1" wp14:anchorId="44176A4A" wp14:editId="51557B43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527687F" id="Straight Connector 7" o:spid="_x0000_s1026" style="position:absolute;z-index:-25165568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5766A622" wp14:editId="18005CAB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53BC360" id="Straight Connector 10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4A6A40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4C6EF2" w14:textId="77777777" w:rsidR="00036FFD" w:rsidRDefault="00036FFD" w:rsidP="00962258">
      <w:pPr>
        <w:spacing w:after="0" w:line="240" w:lineRule="auto"/>
      </w:pPr>
      <w:r>
        <w:separator/>
      </w:r>
    </w:p>
  </w:footnote>
  <w:footnote w:type="continuationSeparator" w:id="0">
    <w:p w14:paraId="5640A191" w14:textId="77777777" w:rsidR="00036FFD" w:rsidRDefault="00036FFD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3121E7C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E06685E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06DEDB5C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2E91F99E" w14:textId="77777777" w:rsidR="00F1715C" w:rsidRPr="00D6163D" w:rsidRDefault="00F1715C" w:rsidP="00D6163D">
          <w:pPr>
            <w:pStyle w:val="Druhdokumentu"/>
          </w:pPr>
        </w:p>
      </w:tc>
    </w:tr>
  </w:tbl>
  <w:p w14:paraId="7CC5C522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294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475"/>
    </w:tblGrid>
    <w:tr w:rsidR="00F1715C" w14:paraId="59D2A5DC" w14:textId="77777777" w:rsidTr="000C5114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45BE2612" w14:textId="785E4E99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AC757C2" w14:textId="77777777" w:rsidR="00F1715C" w:rsidRDefault="00F1715C" w:rsidP="00FC6389">
          <w:pPr>
            <w:pStyle w:val="Zpat"/>
          </w:pPr>
        </w:p>
      </w:tc>
      <w:tc>
        <w:tcPr>
          <w:tcW w:w="5475" w:type="dxa"/>
          <w:shd w:val="clear" w:color="auto" w:fill="auto"/>
          <w:tcMar>
            <w:left w:w="0" w:type="dxa"/>
            <w:right w:w="0" w:type="dxa"/>
          </w:tcMar>
        </w:tcPr>
        <w:p w14:paraId="53EF85EA" w14:textId="18291565" w:rsidR="00F1715C" w:rsidRDefault="000C5114" w:rsidP="00A25DC7">
          <w:pPr>
            <w:pStyle w:val="Druhdokumentu"/>
            <w:jc w:val="left"/>
            <w:rPr>
              <w:b w:val="0"/>
              <w:color w:val="auto"/>
              <w:sz w:val="18"/>
              <w:szCs w:val="18"/>
            </w:rPr>
          </w:pPr>
          <w:r>
            <w:rPr>
              <w:b w:val="0"/>
              <w:color w:val="auto"/>
              <w:sz w:val="18"/>
              <w:szCs w:val="18"/>
            </w:rPr>
            <w:t xml:space="preserve">                         </w:t>
          </w:r>
          <w:r w:rsidR="00A25DC7" w:rsidRPr="000C5114">
            <w:rPr>
              <w:b w:val="0"/>
              <w:color w:val="auto"/>
              <w:sz w:val="18"/>
              <w:szCs w:val="18"/>
            </w:rPr>
            <w:t xml:space="preserve">Příloha č. 1 – </w:t>
          </w:r>
          <w:r w:rsidRPr="000C5114">
            <w:rPr>
              <w:b w:val="0"/>
              <w:color w:val="auto"/>
              <w:sz w:val="18"/>
              <w:szCs w:val="18"/>
            </w:rPr>
            <w:t>Dílu 3 Zadávací dokumentace</w:t>
          </w:r>
          <w:r>
            <w:rPr>
              <w:b w:val="0"/>
              <w:color w:val="auto"/>
              <w:sz w:val="18"/>
              <w:szCs w:val="18"/>
            </w:rPr>
            <w:t>:</w:t>
          </w:r>
        </w:p>
        <w:p w14:paraId="3C7E7170" w14:textId="75AE54A5" w:rsidR="000C5114" w:rsidRPr="000C5114" w:rsidRDefault="000C5114" w:rsidP="00A25DC7">
          <w:pPr>
            <w:pStyle w:val="Druhdokumentu"/>
            <w:jc w:val="left"/>
            <w:rPr>
              <w:b w:val="0"/>
              <w:sz w:val="18"/>
              <w:szCs w:val="18"/>
            </w:rPr>
          </w:pPr>
          <w:r>
            <w:rPr>
              <w:b w:val="0"/>
              <w:color w:val="auto"/>
              <w:sz w:val="18"/>
              <w:szCs w:val="18"/>
            </w:rPr>
            <w:t>Specifikace předmětu veřejné zakázky – technické podmínky</w:t>
          </w:r>
        </w:p>
      </w:tc>
    </w:tr>
    <w:tr w:rsidR="00F64786" w14:paraId="3F4871ED" w14:textId="77777777" w:rsidTr="000C5114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0131D067" w14:textId="77777777" w:rsidR="00F64786" w:rsidRPr="00B8518B" w:rsidRDefault="00F64786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F14ACF9" w14:textId="77777777" w:rsidR="00F64786" w:rsidRDefault="00F64786" w:rsidP="00FC6389">
          <w:pPr>
            <w:pStyle w:val="Zpat"/>
          </w:pPr>
        </w:p>
      </w:tc>
      <w:tc>
        <w:tcPr>
          <w:tcW w:w="5475" w:type="dxa"/>
          <w:shd w:val="clear" w:color="auto" w:fill="auto"/>
          <w:tcMar>
            <w:left w:w="0" w:type="dxa"/>
            <w:right w:w="0" w:type="dxa"/>
          </w:tcMar>
        </w:tcPr>
        <w:p w14:paraId="073CB716" w14:textId="77777777" w:rsidR="00F64786" w:rsidRDefault="00F64786" w:rsidP="00FC6389">
          <w:pPr>
            <w:pStyle w:val="Druhdokumentu"/>
            <w:rPr>
              <w:noProof/>
            </w:rPr>
          </w:pPr>
        </w:p>
      </w:tc>
    </w:tr>
  </w:tbl>
  <w:p w14:paraId="59476E02" w14:textId="54FA44C2" w:rsidR="00F1715C" w:rsidRPr="00D6163D" w:rsidRDefault="004D0B7E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0620FDBE" wp14:editId="3AB304F1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454258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FD03EDB"/>
    <w:multiLevelType w:val="hybridMultilevel"/>
    <w:tmpl w:val="335CE224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28A6F91"/>
    <w:multiLevelType w:val="hybridMultilevel"/>
    <w:tmpl w:val="D7F8DC2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F76403"/>
    <w:multiLevelType w:val="multilevel"/>
    <w:tmpl w:val="0D34D660"/>
    <w:numStyleLink w:val="ListBulletmultilevel"/>
  </w:abstractNum>
  <w:abstractNum w:abstractNumId="7" w15:restartNumberingAfterBreak="0">
    <w:nsid w:val="344B4C44"/>
    <w:multiLevelType w:val="multilevel"/>
    <w:tmpl w:val="CABE99FC"/>
    <w:numStyleLink w:val="ListNumbermultilevel"/>
  </w:abstractNum>
  <w:abstractNum w:abstractNumId="8" w15:restartNumberingAfterBreak="0">
    <w:nsid w:val="34EE549F"/>
    <w:multiLevelType w:val="multilevel"/>
    <w:tmpl w:val="CABE99FC"/>
    <w:numStyleLink w:val="ListNumbermultilevel"/>
  </w:abstractNum>
  <w:abstractNum w:abstractNumId="9" w15:restartNumberingAfterBreak="0">
    <w:nsid w:val="354567FC"/>
    <w:multiLevelType w:val="hybridMultilevel"/>
    <w:tmpl w:val="08B66D34"/>
    <w:lvl w:ilvl="0" w:tplc="CA407CA6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color w:val="auto"/>
        <w:sz w:val="18"/>
        <w:szCs w:val="18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5BB75763"/>
    <w:multiLevelType w:val="hybridMultilevel"/>
    <w:tmpl w:val="328688B2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AAF0A8C"/>
    <w:multiLevelType w:val="multilevel"/>
    <w:tmpl w:val="0D34D660"/>
    <w:numStyleLink w:val="ListBulletmultilevel"/>
  </w:abstractNum>
  <w:abstractNum w:abstractNumId="12" w15:restartNumberingAfterBreak="0">
    <w:nsid w:val="72626912"/>
    <w:multiLevelType w:val="hybridMultilevel"/>
    <w:tmpl w:val="2EC80766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4070991"/>
    <w:multiLevelType w:val="multilevel"/>
    <w:tmpl w:val="CABE99FC"/>
    <w:numStyleLink w:val="ListNumbermultilevel"/>
  </w:abstractNum>
  <w:num w:numId="1" w16cid:durableId="1331569231">
    <w:abstractNumId w:val="4"/>
  </w:num>
  <w:num w:numId="2" w16cid:durableId="1617372802">
    <w:abstractNumId w:val="1"/>
  </w:num>
  <w:num w:numId="3" w16cid:durableId="3547516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00948627">
    <w:abstractNumId w:val="11"/>
  </w:num>
  <w:num w:numId="5" w16cid:durableId="1491101019">
    <w:abstractNumId w:val="5"/>
  </w:num>
  <w:num w:numId="6" w16cid:durableId="1221550238">
    <w:abstractNumId w:val="6"/>
  </w:num>
  <w:num w:numId="7" w16cid:durableId="1898936549">
    <w:abstractNumId w:val="0"/>
  </w:num>
  <w:num w:numId="8" w16cid:durableId="847015473">
    <w:abstractNumId w:val="7"/>
  </w:num>
  <w:num w:numId="9" w16cid:durableId="4781833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41264928">
    <w:abstractNumId w:val="6"/>
  </w:num>
  <w:num w:numId="11" w16cid:durableId="61609066">
    <w:abstractNumId w:val="1"/>
  </w:num>
  <w:num w:numId="12" w16cid:durableId="1356689503">
    <w:abstractNumId w:val="6"/>
  </w:num>
  <w:num w:numId="13" w16cid:durableId="772017094">
    <w:abstractNumId w:val="6"/>
  </w:num>
  <w:num w:numId="14" w16cid:durableId="596986632">
    <w:abstractNumId w:val="6"/>
  </w:num>
  <w:num w:numId="15" w16cid:durableId="1487161749">
    <w:abstractNumId w:val="6"/>
  </w:num>
  <w:num w:numId="16" w16cid:durableId="1772049727">
    <w:abstractNumId w:val="4"/>
  </w:num>
  <w:num w:numId="17" w16cid:durableId="1242176105">
    <w:abstractNumId w:val="4"/>
  </w:num>
  <w:num w:numId="18" w16cid:durableId="1932085177">
    <w:abstractNumId w:val="4"/>
  </w:num>
  <w:num w:numId="19" w16cid:durableId="2141536381">
    <w:abstractNumId w:val="4"/>
  </w:num>
  <w:num w:numId="20" w16cid:durableId="989332286">
    <w:abstractNumId w:val="4"/>
  </w:num>
  <w:num w:numId="21" w16cid:durableId="1331179719">
    <w:abstractNumId w:val="4"/>
  </w:num>
  <w:num w:numId="22" w16cid:durableId="934367015">
    <w:abstractNumId w:val="6"/>
  </w:num>
  <w:num w:numId="23" w16cid:durableId="2070958681">
    <w:abstractNumId w:val="1"/>
  </w:num>
  <w:num w:numId="24" w16cid:durableId="1629700524">
    <w:abstractNumId w:val="6"/>
  </w:num>
  <w:num w:numId="25" w16cid:durableId="8023960">
    <w:abstractNumId w:val="6"/>
  </w:num>
  <w:num w:numId="26" w16cid:durableId="171339261">
    <w:abstractNumId w:val="6"/>
  </w:num>
  <w:num w:numId="27" w16cid:durableId="1470782868">
    <w:abstractNumId w:val="6"/>
  </w:num>
  <w:num w:numId="28" w16cid:durableId="1678463997">
    <w:abstractNumId w:val="13"/>
  </w:num>
  <w:num w:numId="29" w16cid:durableId="25372450">
    <w:abstractNumId w:val="4"/>
  </w:num>
  <w:num w:numId="30" w16cid:durableId="481579482">
    <w:abstractNumId w:val="13"/>
  </w:num>
  <w:num w:numId="31" w16cid:durableId="1316298653">
    <w:abstractNumId w:val="13"/>
  </w:num>
  <w:num w:numId="32" w16cid:durableId="666830289">
    <w:abstractNumId w:val="13"/>
  </w:num>
  <w:num w:numId="33" w16cid:durableId="501942706">
    <w:abstractNumId w:val="13"/>
  </w:num>
  <w:num w:numId="34" w16cid:durableId="2135707179">
    <w:abstractNumId w:val="6"/>
  </w:num>
  <w:num w:numId="35" w16cid:durableId="1289119882">
    <w:abstractNumId w:val="1"/>
  </w:num>
  <w:num w:numId="36" w16cid:durableId="753623132">
    <w:abstractNumId w:val="6"/>
  </w:num>
  <w:num w:numId="37" w16cid:durableId="1347488158">
    <w:abstractNumId w:val="6"/>
  </w:num>
  <w:num w:numId="38" w16cid:durableId="763307642">
    <w:abstractNumId w:val="6"/>
  </w:num>
  <w:num w:numId="39" w16cid:durableId="1746411857">
    <w:abstractNumId w:val="6"/>
  </w:num>
  <w:num w:numId="40" w16cid:durableId="537200741">
    <w:abstractNumId w:val="13"/>
  </w:num>
  <w:num w:numId="41" w16cid:durableId="1389106081">
    <w:abstractNumId w:val="4"/>
  </w:num>
  <w:num w:numId="42" w16cid:durableId="1555190899">
    <w:abstractNumId w:val="13"/>
  </w:num>
  <w:num w:numId="43" w16cid:durableId="1078403134">
    <w:abstractNumId w:val="13"/>
  </w:num>
  <w:num w:numId="44" w16cid:durableId="906957327">
    <w:abstractNumId w:val="13"/>
  </w:num>
  <w:num w:numId="45" w16cid:durableId="1723556560">
    <w:abstractNumId w:val="13"/>
  </w:num>
  <w:num w:numId="46" w16cid:durableId="519857742">
    <w:abstractNumId w:val="2"/>
  </w:num>
  <w:num w:numId="47" w16cid:durableId="162938377">
    <w:abstractNumId w:val="3"/>
  </w:num>
  <w:num w:numId="48" w16cid:durableId="1786726954">
    <w:abstractNumId w:val="12"/>
  </w:num>
  <w:num w:numId="49" w16cid:durableId="1348288303">
    <w:abstractNumId w:val="10"/>
  </w:num>
  <w:num w:numId="50" w16cid:durableId="1578589987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0B67"/>
    <w:rsid w:val="0001055A"/>
    <w:rsid w:val="00030DCB"/>
    <w:rsid w:val="00036FFD"/>
    <w:rsid w:val="00044F24"/>
    <w:rsid w:val="00050682"/>
    <w:rsid w:val="000634E9"/>
    <w:rsid w:val="00072C1E"/>
    <w:rsid w:val="00085901"/>
    <w:rsid w:val="0009057F"/>
    <w:rsid w:val="00095F2A"/>
    <w:rsid w:val="000968DB"/>
    <w:rsid w:val="000C5114"/>
    <w:rsid w:val="00114472"/>
    <w:rsid w:val="001412A4"/>
    <w:rsid w:val="0014474C"/>
    <w:rsid w:val="00170EC5"/>
    <w:rsid w:val="001747C1"/>
    <w:rsid w:val="0018304D"/>
    <w:rsid w:val="0018596A"/>
    <w:rsid w:val="001D0B67"/>
    <w:rsid w:val="002030FF"/>
    <w:rsid w:val="00207DF5"/>
    <w:rsid w:val="002370F3"/>
    <w:rsid w:val="00272E51"/>
    <w:rsid w:val="00281392"/>
    <w:rsid w:val="002C31BF"/>
    <w:rsid w:val="002E0CD7"/>
    <w:rsid w:val="00342599"/>
    <w:rsid w:val="00357BC6"/>
    <w:rsid w:val="003956C6"/>
    <w:rsid w:val="00395FC6"/>
    <w:rsid w:val="003B588D"/>
    <w:rsid w:val="003F2575"/>
    <w:rsid w:val="00400632"/>
    <w:rsid w:val="004011D0"/>
    <w:rsid w:val="00450F07"/>
    <w:rsid w:val="00453CD3"/>
    <w:rsid w:val="00455BC7"/>
    <w:rsid w:val="00457220"/>
    <w:rsid w:val="00460660"/>
    <w:rsid w:val="00466658"/>
    <w:rsid w:val="00476B32"/>
    <w:rsid w:val="00486107"/>
    <w:rsid w:val="00491827"/>
    <w:rsid w:val="004C07FB"/>
    <w:rsid w:val="004C4399"/>
    <w:rsid w:val="004C787C"/>
    <w:rsid w:val="004D0B7E"/>
    <w:rsid w:val="004F4B9B"/>
    <w:rsid w:val="00511AB9"/>
    <w:rsid w:val="00523EA7"/>
    <w:rsid w:val="00553375"/>
    <w:rsid w:val="005658A6"/>
    <w:rsid w:val="005736B7"/>
    <w:rsid w:val="00575E5A"/>
    <w:rsid w:val="00596C7E"/>
    <w:rsid w:val="005B4FAA"/>
    <w:rsid w:val="005E454C"/>
    <w:rsid w:val="0061068E"/>
    <w:rsid w:val="00637F09"/>
    <w:rsid w:val="006419DA"/>
    <w:rsid w:val="00642806"/>
    <w:rsid w:val="00660AD3"/>
    <w:rsid w:val="00684B93"/>
    <w:rsid w:val="006A5570"/>
    <w:rsid w:val="006A6691"/>
    <w:rsid w:val="006A689C"/>
    <w:rsid w:val="006B3D79"/>
    <w:rsid w:val="006E0578"/>
    <w:rsid w:val="006E15B7"/>
    <w:rsid w:val="006E314D"/>
    <w:rsid w:val="006E7832"/>
    <w:rsid w:val="00710723"/>
    <w:rsid w:val="00723ED1"/>
    <w:rsid w:val="00730122"/>
    <w:rsid w:val="00733AAC"/>
    <w:rsid w:val="00743525"/>
    <w:rsid w:val="0076286B"/>
    <w:rsid w:val="00766846"/>
    <w:rsid w:val="0077673A"/>
    <w:rsid w:val="007846E1"/>
    <w:rsid w:val="007918FD"/>
    <w:rsid w:val="007B570C"/>
    <w:rsid w:val="007E2A0D"/>
    <w:rsid w:val="007E4A6E"/>
    <w:rsid w:val="007F56A7"/>
    <w:rsid w:val="00807DD0"/>
    <w:rsid w:val="008324D3"/>
    <w:rsid w:val="008363F0"/>
    <w:rsid w:val="0083742E"/>
    <w:rsid w:val="008720F8"/>
    <w:rsid w:val="00872202"/>
    <w:rsid w:val="00896E2B"/>
    <w:rsid w:val="008A3568"/>
    <w:rsid w:val="008D03B9"/>
    <w:rsid w:val="008F18D6"/>
    <w:rsid w:val="00904780"/>
    <w:rsid w:val="00922385"/>
    <w:rsid w:val="009223DF"/>
    <w:rsid w:val="00936091"/>
    <w:rsid w:val="00940D8A"/>
    <w:rsid w:val="00962258"/>
    <w:rsid w:val="009624A6"/>
    <w:rsid w:val="009678B7"/>
    <w:rsid w:val="00982411"/>
    <w:rsid w:val="00985C6C"/>
    <w:rsid w:val="00991A7D"/>
    <w:rsid w:val="00992D9C"/>
    <w:rsid w:val="00996CB8"/>
    <w:rsid w:val="009B2E97"/>
    <w:rsid w:val="009D3013"/>
    <w:rsid w:val="009E0677"/>
    <w:rsid w:val="009E07F4"/>
    <w:rsid w:val="009F392E"/>
    <w:rsid w:val="00A14100"/>
    <w:rsid w:val="00A174CB"/>
    <w:rsid w:val="00A25139"/>
    <w:rsid w:val="00A25DC7"/>
    <w:rsid w:val="00A44328"/>
    <w:rsid w:val="00A46285"/>
    <w:rsid w:val="00A56E78"/>
    <w:rsid w:val="00A6177B"/>
    <w:rsid w:val="00A66136"/>
    <w:rsid w:val="00A7497A"/>
    <w:rsid w:val="00A90BC8"/>
    <w:rsid w:val="00A965B0"/>
    <w:rsid w:val="00AA4CBB"/>
    <w:rsid w:val="00AA65FA"/>
    <w:rsid w:val="00AA7351"/>
    <w:rsid w:val="00AB6702"/>
    <w:rsid w:val="00AC1827"/>
    <w:rsid w:val="00AD056F"/>
    <w:rsid w:val="00AD45CA"/>
    <w:rsid w:val="00AD6731"/>
    <w:rsid w:val="00AE7281"/>
    <w:rsid w:val="00B15D0D"/>
    <w:rsid w:val="00B26919"/>
    <w:rsid w:val="00B45E9E"/>
    <w:rsid w:val="00B52BEF"/>
    <w:rsid w:val="00B649D6"/>
    <w:rsid w:val="00B75EE1"/>
    <w:rsid w:val="00B77481"/>
    <w:rsid w:val="00B8518B"/>
    <w:rsid w:val="00B85BD4"/>
    <w:rsid w:val="00BD7E91"/>
    <w:rsid w:val="00BF374D"/>
    <w:rsid w:val="00BF4B65"/>
    <w:rsid w:val="00C02D0A"/>
    <w:rsid w:val="00C03A6E"/>
    <w:rsid w:val="00C305EC"/>
    <w:rsid w:val="00C44F6A"/>
    <w:rsid w:val="00C73B05"/>
    <w:rsid w:val="00C964C2"/>
    <w:rsid w:val="00CD1FC4"/>
    <w:rsid w:val="00CE2D66"/>
    <w:rsid w:val="00D21061"/>
    <w:rsid w:val="00D4108E"/>
    <w:rsid w:val="00D42C12"/>
    <w:rsid w:val="00D6163D"/>
    <w:rsid w:val="00D62AC3"/>
    <w:rsid w:val="00D831A3"/>
    <w:rsid w:val="00DA74B1"/>
    <w:rsid w:val="00DD0D86"/>
    <w:rsid w:val="00DD2DC9"/>
    <w:rsid w:val="00DD46F3"/>
    <w:rsid w:val="00DD58A6"/>
    <w:rsid w:val="00DE1BB0"/>
    <w:rsid w:val="00DE56F2"/>
    <w:rsid w:val="00DF116D"/>
    <w:rsid w:val="00E67544"/>
    <w:rsid w:val="00E97047"/>
    <w:rsid w:val="00EB104F"/>
    <w:rsid w:val="00ED14BD"/>
    <w:rsid w:val="00F12DEC"/>
    <w:rsid w:val="00F160C2"/>
    <w:rsid w:val="00F1715C"/>
    <w:rsid w:val="00F216FD"/>
    <w:rsid w:val="00F310F8"/>
    <w:rsid w:val="00F35939"/>
    <w:rsid w:val="00F45607"/>
    <w:rsid w:val="00F64786"/>
    <w:rsid w:val="00F659EB"/>
    <w:rsid w:val="00F75CA7"/>
    <w:rsid w:val="00F862D6"/>
    <w:rsid w:val="00F86BA6"/>
    <w:rsid w:val="00FA47F6"/>
    <w:rsid w:val="00FC6389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D4AED1"/>
  <w14:defaultImageDpi w14:val="32767"/>
  <w15:docId w15:val="{81200E34-FD5D-4E65-90CF-C94B8D465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25DC7"/>
  </w:style>
  <w:style w:type="paragraph" w:styleId="Nadpis1">
    <w:name w:val="heading 1"/>
    <w:basedOn w:val="Normln"/>
    <w:next w:val="Normln"/>
    <w:link w:val="Nadpis1Char"/>
    <w:uiPriority w:val="9"/>
    <w:qFormat/>
    <w:rsid w:val="00050682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050682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50682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050682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05068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50682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5068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50682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50682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50682"/>
  </w:style>
  <w:style w:type="paragraph" w:styleId="Zpat">
    <w:name w:val="footer"/>
    <w:basedOn w:val="Normln"/>
    <w:link w:val="ZpatChar"/>
    <w:uiPriority w:val="99"/>
    <w:unhideWhenUsed/>
    <w:rsid w:val="00050682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050682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5068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050682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050682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050682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3"/>
    <w:qFormat/>
    <w:rsid w:val="00050682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50682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50682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50682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050682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050682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05068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050682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050682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050682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50682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50682"/>
    <w:rPr>
      <w:sz w:val="14"/>
      <w:szCs w:val="20"/>
    </w:rPr>
  </w:style>
  <w:style w:type="table" w:styleId="Mkatabulky">
    <w:name w:val="Table Grid"/>
    <w:basedOn w:val="Normlntabulka"/>
    <w:uiPriority w:val="39"/>
    <w:rsid w:val="00050682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05068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050682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050682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050682"/>
  </w:style>
  <w:style w:type="paragraph" w:customStyle="1" w:styleId="Druhdokumentu">
    <w:name w:val="Druh dokumentu"/>
    <w:uiPriority w:val="99"/>
    <w:qFormat/>
    <w:rsid w:val="00050682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050682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0506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50682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050682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050682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050682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050682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50682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50682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050682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050682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05068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050682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050682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050682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E97047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050682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050682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050682"/>
    <w:pPr>
      <w:numPr>
        <w:numId w:val="39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050682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050682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050682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050682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050682"/>
    <w:pPr>
      <w:numPr>
        <w:numId w:val="45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050682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050682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050682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050682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050682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050682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050682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050682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050682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050682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050682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050682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050682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50682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50682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4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uiPriority w:val="2"/>
    <w:rsid w:val="00B45E9E"/>
  </w:style>
  <w:style w:type="paragraph" w:customStyle="1" w:styleId="Mstoadatum">
    <w:name w:val="Místo a datum"/>
    <w:basedOn w:val="Normln"/>
    <w:next w:val="Oslovenvdopisu"/>
    <w:uiPriority w:val="5"/>
    <w:qFormat/>
    <w:rsid w:val="00FA47F6"/>
    <w:pPr>
      <w:spacing w:after="480"/>
      <w:contextualSpacing/>
    </w:pPr>
  </w:style>
  <w:style w:type="character" w:styleId="Zstupntext">
    <w:name w:val="Placeholder Text"/>
    <w:basedOn w:val="Standardnpsmoodstavce"/>
    <w:uiPriority w:val="99"/>
    <w:semiHidden/>
    <w:rsid w:val="00A56E7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14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7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OR00000OVANT012\_Public\_Kanc_&#344;\Sekretari&#225;t%20O&#344;\3.%20Hlavi&#269;kov&#253;%20pap&#237;r%20-%20VZOR\Standartn&#237;%20dopis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84491-5EA8-490C-AC2A-57AAD9DD96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0B2091AA-C5D4-4303-B662-3E85F6805EFB}">
  <ds:schemaRefs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sharepoint/v3/field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6BB40B1-F60C-4111-A1EB-F5F30D7576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EC0E22-C7BE-402F-B31D-23B0A17BB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Standartní dopis.dotx</Template>
  <TotalTime>19</TotalTime>
  <Pages>2</Pages>
  <Words>379</Words>
  <Characters>2242</Characters>
  <Application>Microsoft Office Word</Application>
  <DocSecurity>0</DocSecurity>
  <Lines>18</Lines>
  <Paragraphs>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Kneifel Jiří</dc:creator>
  <cp:lastModifiedBy>Jüttnerová Andrea, Mgr.</cp:lastModifiedBy>
  <cp:revision>11</cp:revision>
  <cp:lastPrinted>2024-05-14T11:14:00Z</cp:lastPrinted>
  <dcterms:created xsi:type="dcterms:W3CDTF">2024-05-03T07:50:00Z</dcterms:created>
  <dcterms:modified xsi:type="dcterms:W3CDTF">2024-05-19T16:38:00Z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